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0873CE" w14:textId="77777777" w:rsidR="00BE65FD" w:rsidRDefault="00BE65FD" w:rsidP="00D256B7">
      <w:pPr>
        <w:ind w:right="-24"/>
        <w:jc w:val="center"/>
        <w:rPr>
          <w:b/>
          <w:sz w:val="28"/>
        </w:rPr>
      </w:pPr>
    </w:p>
    <w:p w14:paraId="3A4F70EA" w14:textId="77777777" w:rsidR="00BE65FD" w:rsidRDefault="00BE65FD" w:rsidP="00D256B7">
      <w:pPr>
        <w:ind w:right="-24"/>
        <w:jc w:val="center"/>
        <w:rPr>
          <w:b/>
          <w:sz w:val="28"/>
        </w:rPr>
      </w:pPr>
      <w:r w:rsidRPr="0017032E">
        <w:rPr>
          <w:noProof/>
          <w:szCs w:val="22"/>
        </w:rPr>
        <mc:AlternateContent>
          <mc:Choice Requires="wps">
            <w:drawing>
              <wp:inline distT="0" distB="0" distL="0" distR="0" wp14:anchorId="5F5CEA61" wp14:editId="0A9882AE">
                <wp:extent cx="5756910" cy="714375"/>
                <wp:effectExtent l="0" t="0" r="0" b="9525"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56910" cy="714375"/>
                        </a:xfrm>
                        <a:prstGeom prst="rect">
                          <a:avLst/>
                        </a:prstGeom>
                        <a:solidFill>
                          <a:srgbClr val="0C2C84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3B5E87E" w14:textId="23FF7420" w:rsidR="00BE65FD" w:rsidRDefault="00BE65FD" w:rsidP="00BE65FD">
                            <w:pPr>
                              <w:ind w:right="-24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24198">
                              <w:rPr>
                                <w:b/>
                                <w:sz w:val="28"/>
                              </w:rPr>
                              <w:t>AVIS D'APPEL D'OFFRES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 N° DAEM-AO</w:t>
                            </w:r>
                            <w:r w:rsidRPr="008A1B46">
                              <w:rPr>
                                <w:b/>
                                <w:sz w:val="28"/>
                              </w:rPr>
                              <w:t>-</w:t>
                            </w:r>
                            <w:sdt>
                              <w:sdtPr>
                                <w:rPr>
                                  <w:b/>
                                  <w:sz w:val="28"/>
                                </w:rPr>
                                <w:id w:val="794485191"/>
                                <w:placeholder>
                                  <w:docPart w:val="38FD1947F3BE40ABA63E4BF8FD4FA678"/>
                                </w:placeholder>
                              </w:sdtPr>
                              <w:sdtEndPr/>
                              <w:sdtContent>
                                <w:r w:rsidR="008E3B4E">
                                  <w:rPr>
                                    <w:b/>
                                    <w:sz w:val="28"/>
                                  </w:rPr>
                                  <w:t>15</w:t>
                                </w:r>
                              </w:sdtContent>
                            </w:sdt>
                            <w:r w:rsidRPr="008A1B46">
                              <w:rPr>
                                <w:b/>
                                <w:sz w:val="28"/>
                              </w:rPr>
                              <w:t>-</w:t>
                            </w:r>
                            <w:r w:rsidR="00FD74A3">
                              <w:rPr>
                                <w:b/>
                                <w:sz w:val="28"/>
                              </w:rPr>
                              <w:t>2</w:t>
                            </w:r>
                            <w:r w:rsidR="00FD74A3">
                              <w:rPr>
                                <w:b/>
                                <w:sz w:val="28"/>
                                <w:szCs w:val="28"/>
                              </w:rPr>
                              <w:t>5</w:t>
                            </w:r>
                          </w:p>
                          <w:p w14:paraId="44A4EA36" w14:textId="77777777" w:rsidR="00BE65FD" w:rsidRPr="00A97E78" w:rsidRDefault="00C82465" w:rsidP="00BE65FD">
                            <w:pPr>
                              <w:ind w:right="-24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sdt>
                              <w:sdtPr>
                                <w:rPr>
                                  <w:b/>
                                  <w:sz w:val="28"/>
                                </w:rPr>
                                <w:id w:val="35327176"/>
                                <w:placeholder>
                                  <w:docPart w:val="0662C144BBF6485CAB7EC7E29B757626"/>
                                </w:placeholder>
                              </w:sdtPr>
                              <w:sdtEndPr/>
                              <w:sdtContent>
                                <w:r w:rsidR="00261A7C">
                                  <w:rPr>
                                    <w:b/>
                                    <w:sz w:val="27"/>
                                    <w:szCs w:val="27"/>
                                  </w:rPr>
                                  <w:t xml:space="preserve">TRAVAUX DE REPRISE DE L’AFFAISSEMENT DU TALUS AVAL AU PR13+1345 SUR LA RP5 </w:t>
                                </w:r>
                              </w:sdtContent>
                            </w:sdt>
                          </w:p>
                          <w:p w14:paraId="05B9FB8D" w14:textId="77777777" w:rsidR="00BE65FD" w:rsidRPr="00E4191E" w:rsidRDefault="00BE65FD" w:rsidP="00BE65F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type w14:anchorId="5F5CEA61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width:453.3pt;height:56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" fillcolor="#0c2c84" stroked="f" strokeweight=".5pt">
                <v:textbox>
                  <w:txbxContent>
                    <w:p w14:paraId="13B5E87E" w14:textId="23FF7420" w:rsidR="00BE65FD" w:rsidRDefault="00BE65FD" w:rsidP="00BE65FD">
                      <w:pPr>
                        <w:ind w:right="-24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24198">
                        <w:rPr>
                          <w:b/>
                          <w:sz w:val="28"/>
                        </w:rPr>
                        <w:t>AVIS D'APPEL D'OFFRES</w:t>
                      </w:r>
                      <w:r>
                        <w:rPr>
                          <w:b/>
                          <w:sz w:val="28"/>
                        </w:rPr>
                        <w:t xml:space="preserve"> N° DAEM-AO</w:t>
                      </w:r>
                      <w:r w:rsidRPr="008A1B46">
                        <w:rPr>
                          <w:b/>
                          <w:sz w:val="28"/>
                        </w:rPr>
                        <w:t>-</w:t>
                      </w:r>
                      <w:sdt>
                        <w:sdtPr>
                          <w:rPr>
                            <w:b/>
                            <w:sz w:val="28"/>
                          </w:rPr>
                          <w:id w:val="794485191"/>
                          <w:placeholder>
                            <w:docPart w:val="38FD1947F3BE40ABA63E4BF8FD4FA678"/>
                          </w:placeholder>
                        </w:sdtPr>
                        <w:sdtEndPr/>
                        <w:sdtContent>
                          <w:r w:rsidR="008E3B4E">
                            <w:rPr>
                              <w:b/>
                              <w:sz w:val="28"/>
                            </w:rPr>
                            <w:t>15</w:t>
                          </w:r>
                        </w:sdtContent>
                      </w:sdt>
                      <w:r w:rsidRPr="008A1B46">
                        <w:rPr>
                          <w:b/>
                          <w:sz w:val="28"/>
                        </w:rPr>
                        <w:t>-</w:t>
                      </w:r>
                      <w:r w:rsidR="00FD74A3">
                        <w:rPr>
                          <w:b/>
                          <w:sz w:val="28"/>
                        </w:rPr>
                        <w:t>2</w:t>
                      </w:r>
                      <w:bookmarkStart w:id="1" w:name="_GoBack"/>
                      <w:bookmarkEnd w:id="1"/>
                      <w:r w:rsidR="00FD74A3">
                        <w:rPr>
                          <w:b/>
                          <w:sz w:val="28"/>
                          <w:szCs w:val="28"/>
                        </w:rPr>
                        <w:t>5</w:t>
                      </w:r>
                    </w:p>
                    <w:p w14:paraId="44A4EA36" w14:textId="77777777" w:rsidR="00BE65FD" w:rsidRPr="00A97E78" w:rsidRDefault="00FD74A3" w:rsidP="00BE65FD">
                      <w:pPr>
                        <w:ind w:right="-24"/>
                        <w:jc w:val="center"/>
                        <w:rPr>
                          <w:b/>
                          <w:sz w:val="28"/>
                        </w:rPr>
                      </w:pPr>
                      <w:sdt>
                        <w:sdtPr>
                          <w:rPr>
                            <w:b/>
                            <w:sz w:val="28"/>
                          </w:rPr>
                          <w:id w:val="35327176"/>
                          <w:placeholder>
                            <w:docPart w:val="0662C144BBF6485CAB7EC7E29B757626"/>
                          </w:placeholder>
                        </w:sdtPr>
                        <w:sdtEndPr/>
                        <w:sdtContent>
                          <w:r w:rsidR="00261A7C">
                            <w:rPr>
                              <w:b/>
                              <w:sz w:val="27"/>
                              <w:szCs w:val="27"/>
                            </w:rPr>
                            <w:t xml:space="preserve">TRAVAUX DE REPRISE DE L’AFFAISSEMENT DU TALUS AVAL AU PR13+1345 SUR LA RP5 </w:t>
                          </w:r>
                        </w:sdtContent>
                      </w:sdt>
                    </w:p>
                    <w:p w14:paraId="05B9FB8D" w14:textId="77777777" w:rsidR="00BE65FD" w:rsidRPr="00E4191E" w:rsidRDefault="00BE65FD" w:rsidP="00BE65FD">
                      <w:pPr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4AB9B00" w14:textId="77777777" w:rsidR="006A741A" w:rsidRPr="00F53999" w:rsidRDefault="006A741A" w:rsidP="00D256B7">
      <w:pPr>
        <w:ind w:right="-24"/>
        <w:rPr>
          <w:rFonts w:ascii="Arial" w:hAnsi="Arial" w:cs="Arial"/>
          <w:b/>
          <w:sz w:val="28"/>
        </w:rPr>
      </w:pPr>
    </w:p>
    <w:p w14:paraId="16660840" w14:textId="77777777" w:rsidR="00024198" w:rsidRPr="00F54F4B" w:rsidRDefault="00024198" w:rsidP="00D256B7">
      <w:pPr>
        <w:ind w:right="-24"/>
        <w:rPr>
          <w:szCs w:val="22"/>
        </w:rPr>
      </w:pPr>
      <w:r w:rsidRPr="00F54F4B">
        <w:rPr>
          <w:szCs w:val="22"/>
        </w:rPr>
        <w:t xml:space="preserve">La province Sud lance un appel d'offres </w:t>
      </w:r>
      <w:r w:rsidR="00381DB4" w:rsidRPr="00F54F4B">
        <w:rPr>
          <w:szCs w:val="22"/>
        </w:rPr>
        <w:t>pour</w:t>
      </w:r>
      <w:r w:rsidR="008A1B46">
        <w:rPr>
          <w:szCs w:val="22"/>
        </w:rPr>
        <w:t xml:space="preserve"> </w:t>
      </w:r>
      <w:sdt>
        <w:sdtPr>
          <w:rPr>
            <w:szCs w:val="22"/>
          </w:rPr>
          <w:id w:val="-700859109"/>
          <w:placeholder>
            <w:docPart w:val="72625461CA5E446A991FD5CCB7A5F553"/>
          </w:placeholder>
        </w:sdtPr>
        <w:sdtEndPr/>
        <w:sdtContent>
          <w:r w:rsidR="00261A7C">
            <w:rPr>
              <w:szCs w:val="22"/>
            </w:rPr>
            <w:t>les travaux de reprise de l’affaissement du talus aval au PR13+1345 de la RP5</w:t>
          </w:r>
        </w:sdtContent>
      </w:sdt>
      <w:r w:rsidR="00261A7C">
        <w:rPr>
          <w:szCs w:val="22"/>
        </w:rPr>
        <w:t>.</w:t>
      </w:r>
    </w:p>
    <w:p w14:paraId="63572A08" w14:textId="77777777" w:rsidR="00024198" w:rsidRPr="00F54F4B" w:rsidRDefault="00024198" w:rsidP="00D256B7">
      <w:pPr>
        <w:ind w:right="-24"/>
        <w:rPr>
          <w:szCs w:val="22"/>
        </w:rPr>
      </w:pPr>
    </w:p>
    <w:p w14:paraId="21F46A3F" w14:textId="77777777" w:rsidR="00C60AC1" w:rsidRPr="00F4630C" w:rsidRDefault="00C60AC1" w:rsidP="00D256B7">
      <w:pPr>
        <w:ind w:right="-24"/>
        <w:rPr>
          <w:szCs w:val="22"/>
        </w:rPr>
      </w:pPr>
      <w:r w:rsidRPr="00F4630C">
        <w:rPr>
          <w:szCs w:val="22"/>
        </w:rPr>
        <w:t>Le dossier de consultation peut être consulté et retiré gratuitement</w:t>
      </w:r>
      <w:r w:rsidR="008E14AA" w:rsidRPr="00F4630C">
        <w:rPr>
          <w:szCs w:val="22"/>
        </w:rPr>
        <w:t> </w:t>
      </w:r>
      <w:r w:rsidRPr="00F4630C">
        <w:rPr>
          <w:szCs w:val="22"/>
        </w:rPr>
        <w:t xml:space="preserve">sur le site </w:t>
      </w:r>
      <w:hyperlink r:id="rId8" w:history="1">
        <w:r w:rsidRPr="00F4630C">
          <w:rPr>
            <w:rStyle w:val="Lienhypertexte"/>
            <w:szCs w:val="22"/>
          </w:rPr>
          <w:t>www.marchespublics.nc</w:t>
        </w:r>
      </w:hyperlink>
      <w:r w:rsidR="008E14AA" w:rsidRPr="00F4630C">
        <w:rPr>
          <w:szCs w:val="22"/>
        </w:rPr>
        <w:t>.</w:t>
      </w:r>
    </w:p>
    <w:p w14:paraId="389CB799" w14:textId="77777777" w:rsidR="008E14AA" w:rsidRPr="00F4630C" w:rsidRDefault="008E14AA" w:rsidP="00D256B7">
      <w:pPr>
        <w:ind w:right="-24"/>
        <w:rPr>
          <w:szCs w:val="22"/>
        </w:rPr>
      </w:pPr>
    </w:p>
    <w:p w14:paraId="6F3C31B6" w14:textId="77777777" w:rsidR="00C60AC1" w:rsidRPr="00F4630C" w:rsidRDefault="00C60AC1" w:rsidP="00D256B7">
      <w:pPr>
        <w:ind w:right="-24"/>
        <w:rPr>
          <w:szCs w:val="22"/>
        </w:rPr>
      </w:pPr>
      <w:r w:rsidRPr="00F4630C">
        <w:rPr>
          <w:szCs w:val="22"/>
        </w:rPr>
        <w:t>Les candidats sont invités à s’inscrire sur la plateforme afin de pouvoir être destinataires des éventuels modificatifs apportés au dossier de consultation.</w:t>
      </w:r>
    </w:p>
    <w:p w14:paraId="734BF7BE" w14:textId="77777777" w:rsidR="000F0176" w:rsidRPr="00F4630C" w:rsidRDefault="000F0176" w:rsidP="00D256B7">
      <w:pPr>
        <w:ind w:right="-24"/>
        <w:rPr>
          <w:iCs/>
          <w:szCs w:val="22"/>
        </w:rPr>
      </w:pPr>
    </w:p>
    <w:p w14:paraId="05CBEA71" w14:textId="6B8B1C2D" w:rsidR="004B1E78" w:rsidRPr="00F4630C" w:rsidRDefault="00024198" w:rsidP="00F4630C">
      <w:pPr>
        <w:pStyle w:val="Commentaire"/>
        <w:rPr>
          <w:iCs/>
        </w:rPr>
      </w:pPr>
      <w:r w:rsidRPr="00F4630C">
        <w:rPr>
          <w:szCs w:val="22"/>
        </w:rPr>
        <w:t xml:space="preserve">Les offres devront </w:t>
      </w:r>
      <w:r w:rsidR="00EF19EE" w:rsidRPr="00F4630C">
        <w:rPr>
          <w:szCs w:val="22"/>
        </w:rPr>
        <w:t xml:space="preserve">être réceptionnées </w:t>
      </w:r>
      <w:r w:rsidR="00EF19EE" w:rsidRPr="00296CF3">
        <w:rPr>
          <w:szCs w:val="22"/>
        </w:rPr>
        <w:t>avant le </w:t>
      </w:r>
      <w:r w:rsidR="00D92997" w:rsidRPr="00296CF3">
        <w:rPr>
          <w:b/>
          <w:szCs w:val="22"/>
        </w:rPr>
        <w:t>l</w:t>
      </w:r>
      <w:r w:rsidR="00A97E78" w:rsidRPr="00296CF3">
        <w:rPr>
          <w:b/>
          <w:szCs w:val="22"/>
        </w:rPr>
        <w:t>undi</w:t>
      </w:r>
      <w:r w:rsidR="00A54C63" w:rsidRPr="00296CF3">
        <w:rPr>
          <w:b/>
          <w:szCs w:val="22"/>
        </w:rPr>
        <w:t xml:space="preserve"> </w:t>
      </w:r>
      <w:sdt>
        <w:sdtPr>
          <w:rPr>
            <w:b/>
            <w:szCs w:val="22"/>
          </w:rPr>
          <w:id w:val="-332077583"/>
          <w:placeholder>
            <w:docPart w:val="DefaultPlaceholder_-1854013437"/>
          </w:placeholder>
          <w:date w:fullDate="2026-10-05T00:00:00Z">
            <w:dateFormat w:val="d MMMM yyyy"/>
            <w:lid w:val="fr-FR"/>
            <w:storeMappedDataAs w:val="dateTime"/>
            <w:calendar w:val="gregorian"/>
          </w:date>
        </w:sdtPr>
        <w:sdtEndPr/>
        <w:sdtContent>
          <w:r w:rsidR="00C82465">
            <w:rPr>
              <w:b/>
              <w:szCs w:val="22"/>
            </w:rPr>
            <w:t>5 octobre 2026</w:t>
          </w:r>
        </w:sdtContent>
      </w:sdt>
      <w:r w:rsidR="00A54C63" w:rsidRPr="00296CF3">
        <w:rPr>
          <w:b/>
          <w:color w:val="00B0F0"/>
          <w:szCs w:val="22"/>
        </w:rPr>
        <w:t xml:space="preserve"> </w:t>
      </w:r>
      <w:r w:rsidR="00EF19EE" w:rsidRPr="00296CF3">
        <w:rPr>
          <w:b/>
          <w:szCs w:val="22"/>
        </w:rPr>
        <w:t>à 15h30</w:t>
      </w:r>
      <w:r w:rsidR="00261A7C" w:rsidRPr="00F4630C">
        <w:rPr>
          <w:b/>
          <w:szCs w:val="22"/>
        </w:rPr>
        <w:t> </w:t>
      </w:r>
      <w:r w:rsidR="004B1E78" w:rsidRPr="00F4630C">
        <w:t xml:space="preserve">par voie électronique sur la plateforme des marchés publics de la Nouvelle-Calédonie en se connectant au profil entreprise : </w:t>
      </w:r>
      <w:hyperlink r:id="rId9" w:history="1">
        <w:r w:rsidR="004B1E78" w:rsidRPr="00F4630C">
          <w:rPr>
            <w:rStyle w:val="Lienhypertexte"/>
          </w:rPr>
          <w:t>www.marchespublics.nc</w:t>
        </w:r>
      </w:hyperlink>
      <w:r w:rsidR="004B1E78" w:rsidRPr="00F4630C">
        <w:t> ;</w:t>
      </w:r>
    </w:p>
    <w:p w14:paraId="0AD334F3" w14:textId="0F26F2D8" w:rsidR="00024198" w:rsidRPr="00296CF3" w:rsidRDefault="00024198" w:rsidP="00D256B7">
      <w:pPr>
        <w:ind w:right="-24"/>
        <w:rPr>
          <w:szCs w:val="22"/>
        </w:rPr>
      </w:pPr>
    </w:p>
    <w:p w14:paraId="63A309FE" w14:textId="745255CA" w:rsidR="00A94477" w:rsidRPr="00F4630C" w:rsidRDefault="00A94477" w:rsidP="00A94477">
      <w:pPr>
        <w:rPr>
          <w:szCs w:val="22"/>
        </w:rPr>
      </w:pPr>
      <w:r w:rsidRPr="00296CF3">
        <w:rPr>
          <w:szCs w:val="22"/>
        </w:rPr>
        <w:t xml:space="preserve">Date de publication officielle le </w:t>
      </w:r>
      <w:sdt>
        <w:sdtPr>
          <w:rPr>
            <w:szCs w:val="22"/>
          </w:rPr>
          <w:id w:val="-454106135"/>
          <w:placeholder>
            <w:docPart w:val="DefaultPlaceholder_-1854013437"/>
          </w:placeholder>
          <w:date w:fullDate="2026-09-07T00:00:00Z">
            <w:dateFormat w:val="d MMMM yyyy"/>
            <w:lid w:val="fr-FR"/>
            <w:storeMappedDataAs w:val="dateTime"/>
            <w:calendar w:val="gregorian"/>
          </w:date>
        </w:sdtPr>
        <w:sdtEndPr/>
        <w:sdtContent>
          <w:r w:rsidR="00C82465">
            <w:rPr>
              <w:szCs w:val="22"/>
            </w:rPr>
            <w:t>7</w:t>
          </w:r>
          <w:r w:rsidR="00296CF3">
            <w:rPr>
              <w:szCs w:val="22"/>
            </w:rPr>
            <w:t xml:space="preserve"> septembre 2026</w:t>
          </w:r>
        </w:sdtContent>
      </w:sdt>
      <w:r w:rsidRPr="00F4630C">
        <w:rPr>
          <w:color w:val="00B0F0"/>
          <w:szCs w:val="22"/>
        </w:rPr>
        <w:t xml:space="preserve"> </w:t>
      </w:r>
      <w:r w:rsidRPr="00F4630C">
        <w:rPr>
          <w:szCs w:val="22"/>
        </w:rPr>
        <w:t>sur la Plateforme des marchés NC.</w:t>
      </w:r>
    </w:p>
    <w:p w14:paraId="00C34C90" w14:textId="77777777" w:rsidR="00A94477" w:rsidRDefault="00A94477" w:rsidP="00A014C3">
      <w:pPr>
        <w:rPr>
          <w:b/>
          <w:color w:val="0070C0"/>
          <w:szCs w:val="22"/>
        </w:rPr>
      </w:pPr>
      <w:bookmarkStart w:id="0" w:name="_GoBack"/>
      <w:bookmarkEnd w:id="0"/>
    </w:p>
    <w:sectPr w:rsidR="00A94477" w:rsidSect="007D0B6C">
      <w:headerReference w:type="default" r:id="rId10"/>
      <w:footerReference w:type="default" r:id="rId11"/>
      <w:footerReference w:type="first" r:id="rId12"/>
      <w:pgSz w:w="11906" w:h="16838" w:code="9"/>
      <w:pgMar w:top="720" w:right="1134" w:bottom="720" w:left="1134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11664C" w14:textId="77777777" w:rsidR="00261A7C" w:rsidRDefault="00261A7C" w:rsidP="00126594">
      <w:r>
        <w:separator/>
      </w:r>
    </w:p>
  </w:endnote>
  <w:endnote w:type="continuationSeparator" w:id="0">
    <w:p w14:paraId="48281580" w14:textId="77777777" w:rsidR="00261A7C" w:rsidRDefault="00261A7C" w:rsidP="00126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184BAA" w14:textId="06372F8B" w:rsidR="00A54C63" w:rsidRPr="00A54C63" w:rsidRDefault="00A54C63" w:rsidP="00F4630C">
    <w:pPr>
      <w:spacing w:after="120"/>
      <w:rPr>
        <w:sz w:val="16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C569E6" w14:textId="77777777" w:rsidR="004769A8" w:rsidRDefault="004769A8">
    <w:pPr>
      <w:pStyle w:val="Pieddepage"/>
    </w:pPr>
    <w:r>
      <w:rPr>
        <w:i/>
        <w:sz w:val="18"/>
      </w:rPr>
      <w:tab/>
    </w:r>
    <w:r>
      <w:rPr>
        <w:i/>
        <w:sz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2E2C06" w14:textId="77777777" w:rsidR="00261A7C" w:rsidRDefault="00261A7C" w:rsidP="00126594">
      <w:r>
        <w:separator/>
      </w:r>
    </w:p>
  </w:footnote>
  <w:footnote w:type="continuationSeparator" w:id="0">
    <w:p w14:paraId="5E384C4D" w14:textId="77777777" w:rsidR="00261A7C" w:rsidRDefault="00261A7C" w:rsidP="001265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D19EA8" w14:textId="77777777" w:rsidR="00BE65FD" w:rsidRDefault="00BE65FD">
    <w:pPr>
      <w:pStyle w:val="En-tte"/>
    </w:pPr>
    <w:r>
      <w:rPr>
        <w:noProof/>
      </w:rPr>
      <w:drawing>
        <wp:inline distT="0" distB="0" distL="0" distR="0" wp14:anchorId="754E57C3" wp14:editId="5989BA1E">
          <wp:extent cx="6120130" cy="1234312"/>
          <wp:effectExtent l="0" t="0" r="0" b="4445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Sud têtière AAO pour gabarit_Plan de travail 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12343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51A51"/>
    <w:multiLevelType w:val="hybridMultilevel"/>
    <w:tmpl w:val="28BE5A60"/>
    <w:lvl w:ilvl="0" w:tplc="95626460">
      <w:start w:val="1"/>
      <w:numFmt w:val="bullet"/>
      <w:lvlText w:val="-"/>
      <w:lvlJc w:val="left"/>
      <w:pPr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1" w15:restartNumberingAfterBreak="0">
    <w:nsid w:val="0DA475F6"/>
    <w:multiLevelType w:val="hybridMultilevel"/>
    <w:tmpl w:val="399EB2DE"/>
    <w:lvl w:ilvl="0" w:tplc="040C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1BA9598F"/>
    <w:multiLevelType w:val="hybridMultilevel"/>
    <w:tmpl w:val="5BFAE0B4"/>
    <w:lvl w:ilvl="0" w:tplc="49301F5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1943BA"/>
    <w:multiLevelType w:val="hybridMultilevel"/>
    <w:tmpl w:val="61D243C2"/>
    <w:lvl w:ilvl="0" w:tplc="BDD4EFE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" w15:restartNumberingAfterBreak="0">
    <w:nsid w:val="29E161F1"/>
    <w:multiLevelType w:val="hybridMultilevel"/>
    <w:tmpl w:val="417EFACA"/>
    <w:lvl w:ilvl="0" w:tplc="49301F5A">
      <w:numFmt w:val="bullet"/>
      <w:lvlText w:val="-"/>
      <w:lvlJc w:val="left"/>
      <w:pPr>
        <w:ind w:left="1065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0BC50F4"/>
    <w:multiLevelType w:val="hybridMultilevel"/>
    <w:tmpl w:val="DC8C9E70"/>
    <w:lvl w:ilvl="0" w:tplc="49301F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C82B5A"/>
    <w:multiLevelType w:val="hybridMultilevel"/>
    <w:tmpl w:val="AE266C7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6F7680"/>
    <w:multiLevelType w:val="hybridMultilevel"/>
    <w:tmpl w:val="9C480A14"/>
    <w:lvl w:ilvl="0" w:tplc="95626460">
      <w:start w:val="1"/>
      <w:numFmt w:val="bullet"/>
      <w:lvlText w:val="-"/>
      <w:lvlJc w:val="left"/>
      <w:pPr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8" w15:restartNumberingAfterBreak="0">
    <w:nsid w:val="55184D12"/>
    <w:multiLevelType w:val="hybridMultilevel"/>
    <w:tmpl w:val="F626D448"/>
    <w:lvl w:ilvl="0" w:tplc="49301F5A">
      <w:numFmt w:val="bullet"/>
      <w:lvlText w:val="-"/>
      <w:lvlJc w:val="left"/>
      <w:pPr>
        <w:ind w:left="348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723"/>
        </w:tabs>
        <w:ind w:left="723" w:hanging="360"/>
      </w:pPr>
    </w:lvl>
    <w:lvl w:ilvl="2" w:tplc="040C0005">
      <w:start w:val="1"/>
      <w:numFmt w:val="decimal"/>
      <w:lvlText w:val="%3."/>
      <w:lvlJc w:val="left"/>
      <w:pPr>
        <w:tabs>
          <w:tab w:val="num" w:pos="1443"/>
        </w:tabs>
        <w:ind w:left="1443" w:hanging="360"/>
      </w:pPr>
    </w:lvl>
    <w:lvl w:ilvl="3" w:tplc="040C0001">
      <w:start w:val="1"/>
      <w:numFmt w:val="decimal"/>
      <w:lvlText w:val="%4."/>
      <w:lvlJc w:val="left"/>
      <w:pPr>
        <w:tabs>
          <w:tab w:val="num" w:pos="2163"/>
        </w:tabs>
        <w:ind w:left="2163" w:hanging="360"/>
      </w:pPr>
    </w:lvl>
    <w:lvl w:ilvl="4" w:tplc="040C0003">
      <w:start w:val="1"/>
      <w:numFmt w:val="decimal"/>
      <w:lvlText w:val="%5."/>
      <w:lvlJc w:val="left"/>
      <w:pPr>
        <w:tabs>
          <w:tab w:val="num" w:pos="2883"/>
        </w:tabs>
        <w:ind w:left="2883" w:hanging="360"/>
      </w:pPr>
    </w:lvl>
    <w:lvl w:ilvl="5" w:tplc="040C0005">
      <w:start w:val="1"/>
      <w:numFmt w:val="decimal"/>
      <w:lvlText w:val="%6."/>
      <w:lvlJc w:val="left"/>
      <w:pPr>
        <w:tabs>
          <w:tab w:val="num" w:pos="3603"/>
        </w:tabs>
        <w:ind w:left="3603" w:hanging="360"/>
      </w:pPr>
    </w:lvl>
    <w:lvl w:ilvl="6" w:tplc="040C0001">
      <w:start w:val="1"/>
      <w:numFmt w:val="decimal"/>
      <w:lvlText w:val="%7."/>
      <w:lvlJc w:val="left"/>
      <w:pPr>
        <w:tabs>
          <w:tab w:val="num" w:pos="4323"/>
        </w:tabs>
        <w:ind w:left="4323" w:hanging="360"/>
      </w:pPr>
    </w:lvl>
    <w:lvl w:ilvl="7" w:tplc="040C0003">
      <w:start w:val="1"/>
      <w:numFmt w:val="decimal"/>
      <w:lvlText w:val="%8."/>
      <w:lvlJc w:val="left"/>
      <w:pPr>
        <w:tabs>
          <w:tab w:val="num" w:pos="5043"/>
        </w:tabs>
        <w:ind w:left="5043" w:hanging="360"/>
      </w:pPr>
    </w:lvl>
    <w:lvl w:ilvl="8" w:tplc="040C0005">
      <w:start w:val="1"/>
      <w:numFmt w:val="decimal"/>
      <w:lvlText w:val="%9."/>
      <w:lvlJc w:val="left"/>
      <w:pPr>
        <w:tabs>
          <w:tab w:val="num" w:pos="5763"/>
        </w:tabs>
        <w:ind w:left="5763" w:hanging="360"/>
      </w:pPr>
    </w:lvl>
  </w:abstractNum>
  <w:abstractNum w:abstractNumId="9" w15:restartNumberingAfterBreak="0">
    <w:nsid w:val="5861571E"/>
    <w:multiLevelType w:val="hybridMultilevel"/>
    <w:tmpl w:val="850C7FC6"/>
    <w:lvl w:ilvl="0" w:tplc="49301F5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6A24B1"/>
    <w:multiLevelType w:val="hybridMultilevel"/>
    <w:tmpl w:val="B636A8D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E320F7"/>
    <w:multiLevelType w:val="hybridMultilevel"/>
    <w:tmpl w:val="94FE587A"/>
    <w:lvl w:ilvl="0" w:tplc="49301F5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5E37BB"/>
    <w:multiLevelType w:val="hybridMultilevel"/>
    <w:tmpl w:val="98AC787A"/>
    <w:lvl w:ilvl="0" w:tplc="49301F5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3" w15:restartNumberingAfterBreak="0">
    <w:nsid w:val="774F5CB1"/>
    <w:multiLevelType w:val="multilevel"/>
    <w:tmpl w:val="7524845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"/>
  </w:num>
  <w:num w:numId="3">
    <w:abstractNumId w:val="6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1"/>
  </w:num>
  <w:num w:numId="7">
    <w:abstractNumId w:val="2"/>
  </w:num>
  <w:num w:numId="8">
    <w:abstractNumId w:val="5"/>
  </w:num>
  <w:num w:numId="9">
    <w:abstractNumId w:val="8"/>
  </w:num>
  <w:num w:numId="10">
    <w:abstractNumId w:val="12"/>
  </w:num>
  <w:num w:numId="11">
    <w:abstractNumId w:val="3"/>
  </w:num>
  <w:num w:numId="12">
    <w:abstractNumId w:val="0"/>
  </w:num>
  <w:num w:numId="13">
    <w:abstractNumId w:val="7"/>
  </w:num>
  <w:num w:numId="14">
    <w:abstractNumId w:val="13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A7C"/>
    <w:rsid w:val="00020C97"/>
    <w:rsid w:val="00024198"/>
    <w:rsid w:val="0002611F"/>
    <w:rsid w:val="00063DAF"/>
    <w:rsid w:val="000F0176"/>
    <w:rsid w:val="00105462"/>
    <w:rsid w:val="00106B9F"/>
    <w:rsid w:val="00126594"/>
    <w:rsid w:val="0013098D"/>
    <w:rsid w:val="00145333"/>
    <w:rsid w:val="00157016"/>
    <w:rsid w:val="00180AE9"/>
    <w:rsid w:val="0018503D"/>
    <w:rsid w:val="001B2107"/>
    <w:rsid w:val="001C4C59"/>
    <w:rsid w:val="001D54C9"/>
    <w:rsid w:val="001E022F"/>
    <w:rsid w:val="001E65B4"/>
    <w:rsid w:val="002012F0"/>
    <w:rsid w:val="00213B44"/>
    <w:rsid w:val="00244E55"/>
    <w:rsid w:val="00261812"/>
    <w:rsid w:val="00261A7C"/>
    <w:rsid w:val="002754A9"/>
    <w:rsid w:val="00277045"/>
    <w:rsid w:val="00296CF3"/>
    <w:rsid w:val="002D397F"/>
    <w:rsid w:val="002D7489"/>
    <w:rsid w:val="002F5512"/>
    <w:rsid w:val="0030486B"/>
    <w:rsid w:val="003253AB"/>
    <w:rsid w:val="00335C3D"/>
    <w:rsid w:val="00352690"/>
    <w:rsid w:val="00381DB4"/>
    <w:rsid w:val="00391EB8"/>
    <w:rsid w:val="00393225"/>
    <w:rsid w:val="003A1F0C"/>
    <w:rsid w:val="003B2A98"/>
    <w:rsid w:val="003B643A"/>
    <w:rsid w:val="003C44A3"/>
    <w:rsid w:val="00420A03"/>
    <w:rsid w:val="00437A1C"/>
    <w:rsid w:val="00457779"/>
    <w:rsid w:val="004760C2"/>
    <w:rsid w:val="004769A8"/>
    <w:rsid w:val="004B1E78"/>
    <w:rsid w:val="004D0AF9"/>
    <w:rsid w:val="004D6A79"/>
    <w:rsid w:val="0051572F"/>
    <w:rsid w:val="005C7769"/>
    <w:rsid w:val="00611B44"/>
    <w:rsid w:val="00651B50"/>
    <w:rsid w:val="006664B0"/>
    <w:rsid w:val="00672563"/>
    <w:rsid w:val="006741F7"/>
    <w:rsid w:val="00674290"/>
    <w:rsid w:val="006755FB"/>
    <w:rsid w:val="006939BB"/>
    <w:rsid w:val="006A741A"/>
    <w:rsid w:val="006D11B1"/>
    <w:rsid w:val="006D3F0C"/>
    <w:rsid w:val="006D4470"/>
    <w:rsid w:val="006F2726"/>
    <w:rsid w:val="00700790"/>
    <w:rsid w:val="0074484D"/>
    <w:rsid w:val="00765A6A"/>
    <w:rsid w:val="007B5C81"/>
    <w:rsid w:val="007D0B6C"/>
    <w:rsid w:val="007D701A"/>
    <w:rsid w:val="007F760E"/>
    <w:rsid w:val="00815E89"/>
    <w:rsid w:val="00825029"/>
    <w:rsid w:val="00825B7D"/>
    <w:rsid w:val="00835B02"/>
    <w:rsid w:val="00856277"/>
    <w:rsid w:val="00873034"/>
    <w:rsid w:val="008A0379"/>
    <w:rsid w:val="008A1B46"/>
    <w:rsid w:val="008A3C28"/>
    <w:rsid w:val="008A6104"/>
    <w:rsid w:val="008C23DB"/>
    <w:rsid w:val="008E14AA"/>
    <w:rsid w:val="008E3B4E"/>
    <w:rsid w:val="008F6878"/>
    <w:rsid w:val="0090535B"/>
    <w:rsid w:val="00935CBD"/>
    <w:rsid w:val="00936D87"/>
    <w:rsid w:val="00942DD3"/>
    <w:rsid w:val="00952ECE"/>
    <w:rsid w:val="009A1EAE"/>
    <w:rsid w:val="009C3238"/>
    <w:rsid w:val="009C5E15"/>
    <w:rsid w:val="009E04D3"/>
    <w:rsid w:val="009E260E"/>
    <w:rsid w:val="00A014C3"/>
    <w:rsid w:val="00A01956"/>
    <w:rsid w:val="00A04DB9"/>
    <w:rsid w:val="00A06899"/>
    <w:rsid w:val="00A22B01"/>
    <w:rsid w:val="00A43A67"/>
    <w:rsid w:val="00A54C63"/>
    <w:rsid w:val="00A57576"/>
    <w:rsid w:val="00A7272E"/>
    <w:rsid w:val="00A94477"/>
    <w:rsid w:val="00A96823"/>
    <w:rsid w:val="00A97C98"/>
    <w:rsid w:val="00A97E78"/>
    <w:rsid w:val="00AA7F0B"/>
    <w:rsid w:val="00AD2711"/>
    <w:rsid w:val="00AD44A3"/>
    <w:rsid w:val="00AD60CB"/>
    <w:rsid w:val="00B5743A"/>
    <w:rsid w:val="00B6608C"/>
    <w:rsid w:val="00B82B14"/>
    <w:rsid w:val="00BC4E25"/>
    <w:rsid w:val="00BE1B87"/>
    <w:rsid w:val="00BE65FD"/>
    <w:rsid w:val="00C52616"/>
    <w:rsid w:val="00C60AC1"/>
    <w:rsid w:val="00C82465"/>
    <w:rsid w:val="00C82FAC"/>
    <w:rsid w:val="00D256B7"/>
    <w:rsid w:val="00D33F35"/>
    <w:rsid w:val="00D3590E"/>
    <w:rsid w:val="00D528D7"/>
    <w:rsid w:val="00D610CD"/>
    <w:rsid w:val="00D66675"/>
    <w:rsid w:val="00D67E35"/>
    <w:rsid w:val="00D92997"/>
    <w:rsid w:val="00DA1FE7"/>
    <w:rsid w:val="00DD28B5"/>
    <w:rsid w:val="00E2709B"/>
    <w:rsid w:val="00E952D4"/>
    <w:rsid w:val="00EF19EE"/>
    <w:rsid w:val="00F27004"/>
    <w:rsid w:val="00F401F6"/>
    <w:rsid w:val="00F4630C"/>
    <w:rsid w:val="00F53999"/>
    <w:rsid w:val="00F53EC5"/>
    <w:rsid w:val="00F54F4B"/>
    <w:rsid w:val="00F63F25"/>
    <w:rsid w:val="00F95290"/>
    <w:rsid w:val="00FD0BC5"/>
    <w:rsid w:val="00FD1B53"/>
    <w:rsid w:val="00FD7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B130013"/>
  <w15:docId w15:val="{2E8401F5-24AE-4A98-98D2-E85AD8A40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2DD3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link w:val="CommentaireCar"/>
    <w:rsid w:val="006A741A"/>
  </w:style>
  <w:style w:type="character" w:customStyle="1" w:styleId="CommentaireCar">
    <w:name w:val="Commentaire Car"/>
    <w:basedOn w:val="Policepardfaut"/>
    <w:link w:val="Commentaire"/>
    <w:rsid w:val="006A741A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Marquedecommentaire">
    <w:name w:val="annotation reference"/>
    <w:basedOn w:val="Policepardfaut"/>
    <w:rsid w:val="006A741A"/>
    <w:rPr>
      <w:sz w:val="16"/>
      <w:szCs w:val="16"/>
    </w:rPr>
  </w:style>
  <w:style w:type="paragraph" w:styleId="Pieddepage">
    <w:name w:val="footer"/>
    <w:basedOn w:val="Normal"/>
    <w:link w:val="PieddepageCar"/>
    <w:rsid w:val="006A741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6A741A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rsid w:val="006A741A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6A741A"/>
    <w:pPr>
      <w:ind w:left="720"/>
      <w:jc w:val="left"/>
    </w:pPr>
    <w:rPr>
      <w:rFonts w:ascii="Calibri" w:eastAsia="Calibri" w:hAnsi="Calibri"/>
      <w:szCs w:val="2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A741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A741A"/>
    <w:rPr>
      <w:rFonts w:ascii="Tahoma" w:eastAsia="Times New Roman" w:hAnsi="Tahoma" w:cs="Tahoma"/>
      <w:sz w:val="16"/>
      <w:szCs w:val="16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24198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24198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character" w:styleId="Lienhypertextesuivivisit">
    <w:name w:val="FollowedHyperlink"/>
    <w:basedOn w:val="Policepardfaut"/>
    <w:uiPriority w:val="99"/>
    <w:semiHidden/>
    <w:unhideWhenUsed/>
    <w:rsid w:val="00105462"/>
    <w:rPr>
      <w:color w:val="800080" w:themeColor="followedHyperlink"/>
      <w:u w:val="single"/>
    </w:rPr>
  </w:style>
  <w:style w:type="paragraph" w:customStyle="1" w:styleId="Style1SCAIJMB">
    <w:name w:val="Style1_SCAI_JMB"/>
    <w:basedOn w:val="Normal"/>
    <w:rsid w:val="004769A8"/>
    <w:pPr>
      <w:overflowPunct w:val="0"/>
      <w:autoSpaceDE w:val="0"/>
      <w:autoSpaceDN w:val="0"/>
      <w:adjustRightInd w:val="0"/>
    </w:pPr>
  </w:style>
  <w:style w:type="paragraph" w:styleId="Rvision">
    <w:name w:val="Revision"/>
    <w:hidden/>
    <w:uiPriority w:val="99"/>
    <w:semiHidden/>
    <w:rsid w:val="001B21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Textedelespacerserv">
    <w:name w:val="Placeholder Text"/>
    <w:basedOn w:val="Policepardfaut"/>
    <w:uiPriority w:val="99"/>
    <w:semiHidden/>
    <w:rsid w:val="00F53EC5"/>
    <w:rPr>
      <w:color w:val="808080"/>
    </w:rPr>
  </w:style>
  <w:style w:type="paragraph" w:styleId="En-tte">
    <w:name w:val="header"/>
    <w:basedOn w:val="Normal"/>
    <w:link w:val="En-tteCar"/>
    <w:uiPriority w:val="99"/>
    <w:unhideWhenUsed/>
    <w:rsid w:val="00A54C6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A54C63"/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685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2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rchespublics.nc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marchespublics.nc" TargetMode="Externa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c.vanhaesebrouc01\Downloads\DAEM%20AA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8FD1947F3BE40ABA63E4BF8FD4FA67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1FBAF7D-3D5C-40E9-AD64-5AEEA64C0224}"/>
      </w:docPartPr>
      <w:docPartBody>
        <w:p w:rsidR="00B01567" w:rsidRDefault="008772CF">
          <w:pPr>
            <w:pStyle w:val="38FD1947F3BE40ABA63E4BF8FD4FA678"/>
          </w:pPr>
          <w:r w:rsidRPr="008A1B46">
            <w:rPr>
              <w:b/>
              <w:color w:val="0070C0"/>
              <w:sz w:val="28"/>
            </w:rPr>
            <w:t>[</w:t>
          </w:r>
          <w:r>
            <w:rPr>
              <w:b/>
              <w:color w:val="0070C0"/>
              <w:sz w:val="28"/>
            </w:rPr>
            <w:t>N°</w:t>
          </w:r>
          <w:r w:rsidRPr="008A1B46">
            <w:rPr>
              <w:b/>
              <w:color w:val="0070C0"/>
              <w:sz w:val="28"/>
            </w:rPr>
            <w:t>]</w:t>
          </w:r>
        </w:p>
      </w:docPartBody>
    </w:docPart>
    <w:docPart>
      <w:docPartPr>
        <w:name w:val="0662C144BBF6485CAB7EC7E29B75762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F630953-D585-4C12-A159-79BFA39B6613}"/>
      </w:docPartPr>
      <w:docPartBody>
        <w:p w:rsidR="00B01567" w:rsidRDefault="008772CF">
          <w:pPr>
            <w:pStyle w:val="0662C144BBF6485CAB7EC7E29B757626"/>
          </w:pPr>
          <w:r w:rsidRPr="008A1B46">
            <w:rPr>
              <w:b/>
              <w:color w:val="0070C0"/>
              <w:sz w:val="28"/>
            </w:rPr>
            <w:t>[</w:t>
          </w:r>
          <w:r>
            <w:rPr>
              <w:b/>
              <w:color w:val="0070C0"/>
              <w:sz w:val="28"/>
            </w:rPr>
            <w:t>Objet de l’appel d’offres</w:t>
          </w:r>
          <w:r w:rsidRPr="008A1B46">
            <w:rPr>
              <w:b/>
              <w:color w:val="0070C0"/>
              <w:sz w:val="28"/>
            </w:rPr>
            <w:t>]</w:t>
          </w:r>
        </w:p>
      </w:docPartBody>
    </w:docPart>
    <w:docPart>
      <w:docPartPr>
        <w:name w:val="72625461CA5E446A991FD5CCB7A5F55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ECC5AB7-1E3E-45FC-8BF7-2758AD0E8605}"/>
      </w:docPartPr>
      <w:docPartBody>
        <w:p w:rsidR="00B01567" w:rsidRDefault="008772CF" w:rsidP="008772CF">
          <w:pPr>
            <w:pStyle w:val="72625461CA5E446A991FD5CCB7A5F553"/>
          </w:pPr>
          <w:r w:rsidRPr="008A1B46">
            <w:rPr>
              <w:color w:val="0070C0"/>
            </w:rPr>
            <w:t>[Objet détaillé de l’appel d’offres]</w:t>
          </w:r>
        </w:p>
      </w:docPartBody>
    </w:docPart>
    <w:docPart>
      <w:docPartPr>
        <w:name w:val="DefaultPlaceholder_-185401343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2C14964-27E0-41AF-89FD-32EF2E1B7F85}"/>
      </w:docPartPr>
      <w:docPartBody>
        <w:p w:rsidR="00781285" w:rsidRDefault="00F87A8B">
          <w:r w:rsidRPr="00CA6AE6">
            <w:rPr>
              <w:rStyle w:val="Textedelespacerserv"/>
            </w:rPr>
            <w:t>Cliquez ou appuyez ici pour entrer une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2CF"/>
    <w:rsid w:val="00781285"/>
    <w:rsid w:val="008772CF"/>
    <w:rsid w:val="00B01567"/>
    <w:rsid w:val="00F87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2B7566835CD448CAE9F1C0A0541785D">
    <w:name w:val="A2B7566835CD448CAE9F1C0A0541785D"/>
  </w:style>
  <w:style w:type="character" w:styleId="Textedelespacerserv">
    <w:name w:val="Placeholder Text"/>
    <w:basedOn w:val="Policepardfaut"/>
    <w:uiPriority w:val="99"/>
    <w:semiHidden/>
    <w:rsid w:val="00F87A8B"/>
    <w:rPr>
      <w:color w:val="808080"/>
    </w:rPr>
  </w:style>
  <w:style w:type="paragraph" w:customStyle="1" w:styleId="1CF0C617AE974F34AEF6BC4B32CBB1B0">
    <w:name w:val="1CF0C617AE974F34AEF6BC4B32CBB1B0"/>
  </w:style>
  <w:style w:type="paragraph" w:customStyle="1" w:styleId="554676D8D5BF4456B46E0C563767F76B">
    <w:name w:val="554676D8D5BF4456B46E0C563767F76B"/>
  </w:style>
  <w:style w:type="paragraph" w:customStyle="1" w:styleId="876766F9F974461B9C93925E122E591D">
    <w:name w:val="876766F9F974461B9C93925E122E591D"/>
  </w:style>
  <w:style w:type="paragraph" w:customStyle="1" w:styleId="3027E4CCDEC349D1BF489BA2F98E499A">
    <w:name w:val="3027E4CCDEC349D1BF489BA2F98E499A"/>
  </w:style>
  <w:style w:type="paragraph" w:customStyle="1" w:styleId="4BDB625440BB4A569D5790136C4E9DBE">
    <w:name w:val="4BDB625440BB4A569D5790136C4E9DBE"/>
  </w:style>
  <w:style w:type="paragraph" w:customStyle="1" w:styleId="B935CCB538884F9183D6201FD410871B">
    <w:name w:val="B935CCB538884F9183D6201FD410871B"/>
  </w:style>
  <w:style w:type="paragraph" w:customStyle="1" w:styleId="8661FE0E096648E9957CF9ADC03EA4BF">
    <w:name w:val="8661FE0E096648E9957CF9ADC03EA4BF"/>
  </w:style>
  <w:style w:type="paragraph" w:customStyle="1" w:styleId="38FD1947F3BE40ABA63E4BF8FD4FA678">
    <w:name w:val="38FD1947F3BE40ABA63E4BF8FD4FA678"/>
  </w:style>
  <w:style w:type="paragraph" w:customStyle="1" w:styleId="0662C144BBF6485CAB7EC7E29B757626">
    <w:name w:val="0662C144BBF6485CAB7EC7E29B757626"/>
  </w:style>
  <w:style w:type="paragraph" w:customStyle="1" w:styleId="72625461CA5E446A991FD5CCB7A5F553">
    <w:name w:val="72625461CA5E446A991FD5CCB7A5F553"/>
    <w:rsid w:val="008772CF"/>
  </w:style>
  <w:style w:type="paragraph" w:customStyle="1" w:styleId="8661FE0E096648E9957CF9ADC03EA4BF1">
    <w:name w:val="8661FE0E096648E9957CF9ADC03EA4BF1"/>
    <w:rsid w:val="00F87A8B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8661FE0E096648E9957CF9ADC03EA4BF2">
    <w:name w:val="8661FE0E096648E9957CF9ADC03EA4BF2"/>
    <w:rsid w:val="00F87A8B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8661FE0E096648E9957CF9ADC03EA4BF3">
    <w:name w:val="8661FE0E096648E9957CF9ADC03EA4BF3"/>
    <w:rsid w:val="00F87A8B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8661FE0E096648E9957CF9ADC03EA4BF4">
    <w:name w:val="8661FE0E096648E9957CF9ADC03EA4BF4"/>
    <w:rsid w:val="00F87A8B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8661FE0E096648E9957CF9ADC03EA4BF5">
    <w:name w:val="8661FE0E096648E9957CF9ADC03EA4BF5"/>
    <w:rsid w:val="00F87A8B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68AD22-81F1-44AB-8731-E0B7FF9F3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DAEM AAO</Template>
  <TotalTime>39</TotalTime>
  <Pages>1</Pages>
  <Words>123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Province Sud</Company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 Vanhaesebroucke</dc:creator>
  <cp:lastModifiedBy>Francesca Nofonofo</cp:lastModifiedBy>
  <cp:revision>10</cp:revision>
  <cp:lastPrinted>2018-10-28T21:35:00Z</cp:lastPrinted>
  <dcterms:created xsi:type="dcterms:W3CDTF">2026-03-20T02:58:00Z</dcterms:created>
  <dcterms:modified xsi:type="dcterms:W3CDTF">2026-09-06T23:17:00Z</dcterms:modified>
</cp:coreProperties>
</file>